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4FF4B" w14:textId="77777777" w:rsidR="00686A71" w:rsidRDefault="00686A71" w:rsidP="00686A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MASON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5D12B058" w14:textId="77777777" w:rsidR="00686A71" w:rsidRDefault="00686A71" w:rsidP="00686A71">
      <w:pPr>
        <w:pStyle w:val="NoSpacing"/>
        <w:rPr>
          <w:rFonts w:cs="Times New Roman"/>
          <w:szCs w:val="24"/>
        </w:rPr>
      </w:pPr>
    </w:p>
    <w:p w14:paraId="3104007A" w14:textId="77777777" w:rsidR="00686A71" w:rsidRDefault="00686A71" w:rsidP="00686A71">
      <w:pPr>
        <w:pStyle w:val="NoSpacing"/>
        <w:rPr>
          <w:rFonts w:cs="Times New Roman"/>
          <w:szCs w:val="24"/>
        </w:rPr>
      </w:pPr>
    </w:p>
    <w:p w14:paraId="0193205D" w14:textId="77777777" w:rsidR="00686A71" w:rsidRDefault="00686A71" w:rsidP="00686A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Sep.1433</w:t>
      </w:r>
      <w:r>
        <w:rPr>
          <w:rFonts w:cs="Times New Roman"/>
          <w:szCs w:val="24"/>
        </w:rPr>
        <w:tab/>
        <w:t xml:space="preserve">He had a bequest in the Will of John </w:t>
      </w:r>
      <w:proofErr w:type="spellStart"/>
      <w:r>
        <w:rPr>
          <w:rFonts w:cs="Times New Roman"/>
          <w:szCs w:val="24"/>
        </w:rPr>
        <w:t>Remyngton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044D53AD" w14:textId="77777777" w:rsidR="00686A71" w:rsidRDefault="00686A71" w:rsidP="00686A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p.318)</w:t>
      </w:r>
    </w:p>
    <w:p w14:paraId="258FB6B1" w14:textId="77777777" w:rsidR="00686A71" w:rsidRDefault="00686A71" w:rsidP="00686A71">
      <w:pPr>
        <w:pStyle w:val="NoSpacing"/>
        <w:rPr>
          <w:rFonts w:cs="Times New Roman"/>
          <w:szCs w:val="24"/>
        </w:rPr>
      </w:pPr>
    </w:p>
    <w:p w14:paraId="15607509" w14:textId="77777777" w:rsidR="00686A71" w:rsidRDefault="00686A71" w:rsidP="00686A71">
      <w:pPr>
        <w:pStyle w:val="NoSpacing"/>
        <w:rPr>
          <w:rFonts w:cs="Times New Roman"/>
          <w:szCs w:val="24"/>
        </w:rPr>
      </w:pPr>
    </w:p>
    <w:p w14:paraId="30768E75" w14:textId="77777777" w:rsidR="00686A71" w:rsidRDefault="00686A71" w:rsidP="00686A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2023</w:t>
      </w:r>
    </w:p>
    <w:p w14:paraId="1A9465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80B08" w14:textId="77777777" w:rsidR="00686A71" w:rsidRDefault="00686A71" w:rsidP="009139A6">
      <w:r>
        <w:separator/>
      </w:r>
    </w:p>
  </w:endnote>
  <w:endnote w:type="continuationSeparator" w:id="0">
    <w:p w14:paraId="38BFEA6D" w14:textId="77777777" w:rsidR="00686A71" w:rsidRDefault="00686A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EA5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7E7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1B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1C4FB" w14:textId="77777777" w:rsidR="00686A71" w:rsidRDefault="00686A71" w:rsidP="009139A6">
      <w:r>
        <w:separator/>
      </w:r>
    </w:p>
  </w:footnote>
  <w:footnote w:type="continuationSeparator" w:id="0">
    <w:p w14:paraId="7ED01306" w14:textId="77777777" w:rsidR="00686A71" w:rsidRDefault="00686A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2D9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26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8D2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A71"/>
    <w:rsid w:val="000666E0"/>
    <w:rsid w:val="002510B7"/>
    <w:rsid w:val="005C130B"/>
    <w:rsid w:val="00686A7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FAC08"/>
  <w15:chartTrackingRefBased/>
  <w15:docId w15:val="{AEB607AD-EAE7-4F55-A451-C81571203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2023-04-21T19:43:00Z</dcterms:created>
  <dcterms:modified xsi:type="dcterms:W3CDTF">2023-04-21T19:43:00Z</dcterms:modified>
</cp:coreProperties>
</file>